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62640" w14:textId="128D5376" w:rsidR="004A3971" w:rsidRPr="004A3971" w:rsidRDefault="004A3971" w:rsidP="004A397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4A397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1064623" w14:textId="77777777" w:rsidR="004A3971" w:rsidRPr="004A3971" w:rsidRDefault="004A3971" w:rsidP="004A397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A397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8BD6657" w14:textId="77777777" w:rsidR="004A3971" w:rsidRPr="004A3971" w:rsidRDefault="004A3971" w:rsidP="004A397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A397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50BBEDE" w14:textId="77777777" w:rsidR="004A3971" w:rsidRPr="004A3971" w:rsidRDefault="004A3971" w:rsidP="004A3971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A3971">
        <w:rPr>
          <w:rFonts w:ascii="Corbel" w:hAnsi="Corbel"/>
          <w:i/>
          <w:sz w:val="20"/>
          <w:szCs w:val="20"/>
          <w:lang w:eastAsia="ar-SA"/>
        </w:rPr>
        <w:t>(skrajne daty</w:t>
      </w:r>
      <w:r w:rsidRPr="004A3971">
        <w:rPr>
          <w:rFonts w:ascii="Corbel" w:hAnsi="Corbel"/>
          <w:sz w:val="20"/>
          <w:szCs w:val="20"/>
          <w:lang w:eastAsia="ar-SA"/>
        </w:rPr>
        <w:t>)</w:t>
      </w:r>
    </w:p>
    <w:p w14:paraId="4AC889F6" w14:textId="77777777" w:rsidR="004A3971" w:rsidRPr="004A3971" w:rsidRDefault="004A3971" w:rsidP="004A397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A3971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693C9B2" w14:textId="77777777" w:rsidR="004A3971" w:rsidRDefault="004A397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0B7853" w14:textId="0A616CB3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E2737D2" w14:textId="77777777" w:rsidTr="526C6154">
        <w:tc>
          <w:tcPr>
            <w:tcW w:w="2694" w:type="dxa"/>
            <w:vAlign w:val="center"/>
          </w:tcPr>
          <w:p w14:paraId="7113CA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F4827AF" w14:textId="7797E484" w:rsidR="0085747A" w:rsidRPr="006A358E" w:rsidRDefault="002673CD" w:rsidP="526C615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526C6154">
              <w:rPr>
                <w:rFonts w:ascii="Corbel" w:hAnsi="Corbel"/>
                <w:sz w:val="24"/>
                <w:szCs w:val="24"/>
              </w:rPr>
              <w:t>Zagadnienia partycypacji społecznej</w:t>
            </w:r>
            <w:r w:rsidR="30B86556" w:rsidRPr="526C6154">
              <w:rPr>
                <w:rFonts w:ascii="Corbel" w:hAnsi="Corbel"/>
                <w:sz w:val="24"/>
                <w:szCs w:val="24"/>
              </w:rPr>
              <w:t xml:space="preserve"> [BN]</w:t>
            </w:r>
          </w:p>
        </w:tc>
      </w:tr>
      <w:tr w:rsidR="0085747A" w:rsidRPr="009C54AE" w14:paraId="2CD6B1D4" w14:textId="77777777" w:rsidTr="526C6154">
        <w:tc>
          <w:tcPr>
            <w:tcW w:w="2694" w:type="dxa"/>
            <w:vAlign w:val="center"/>
          </w:tcPr>
          <w:p w14:paraId="3195459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69A69B9" w14:textId="77777777" w:rsidR="0085747A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A2SO10</w:t>
            </w:r>
          </w:p>
        </w:tc>
      </w:tr>
      <w:tr w:rsidR="0085747A" w:rsidRPr="009C54AE" w14:paraId="264E3302" w14:textId="77777777" w:rsidTr="526C6154">
        <w:tc>
          <w:tcPr>
            <w:tcW w:w="2694" w:type="dxa"/>
            <w:vAlign w:val="center"/>
          </w:tcPr>
          <w:p w14:paraId="4370E0C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6B955F" w14:textId="612EE23E" w:rsidR="0085747A" w:rsidRPr="009C54AE" w:rsidRDefault="006A35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8D67499" w14:textId="77777777" w:rsidTr="526C6154">
        <w:tc>
          <w:tcPr>
            <w:tcW w:w="2694" w:type="dxa"/>
            <w:vAlign w:val="center"/>
          </w:tcPr>
          <w:p w14:paraId="210790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4D76E1" w14:textId="6B0D5E15" w:rsidR="0085747A" w:rsidRPr="009C54AE" w:rsidRDefault="006A358E" w:rsidP="526C61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6C6154">
              <w:rPr>
                <w:rFonts w:ascii="Corbel" w:hAnsi="Corbel"/>
                <w:b w:val="0"/>
                <w:sz w:val="24"/>
                <w:szCs w:val="24"/>
              </w:rPr>
              <w:t xml:space="preserve">Instytut Nauk Prawnych, </w:t>
            </w:r>
            <w:r w:rsidR="002673CD" w:rsidRPr="526C6154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14:paraId="0D7E0714" w14:textId="77777777" w:rsidTr="526C6154">
        <w:tc>
          <w:tcPr>
            <w:tcW w:w="2694" w:type="dxa"/>
            <w:vAlign w:val="center"/>
          </w:tcPr>
          <w:p w14:paraId="6643E9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C22C0" w14:textId="77777777" w:rsidR="0085747A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1BE780D" w14:textId="77777777" w:rsidTr="526C6154">
        <w:tc>
          <w:tcPr>
            <w:tcW w:w="2694" w:type="dxa"/>
            <w:vAlign w:val="center"/>
          </w:tcPr>
          <w:p w14:paraId="36E250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2D73C1" w14:textId="40564AE4" w:rsidR="0085747A" w:rsidRPr="009C54AE" w:rsidRDefault="437633CA" w:rsidP="526C61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6C6154"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61F533CB" w14:textId="77777777" w:rsidTr="526C6154">
        <w:tc>
          <w:tcPr>
            <w:tcW w:w="2694" w:type="dxa"/>
            <w:vAlign w:val="center"/>
          </w:tcPr>
          <w:p w14:paraId="2310426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CFF4F5" w14:textId="77777777"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11BA0FB" w14:textId="77777777" w:rsidTr="526C6154">
        <w:tc>
          <w:tcPr>
            <w:tcW w:w="2694" w:type="dxa"/>
            <w:vAlign w:val="center"/>
          </w:tcPr>
          <w:p w14:paraId="16D0D5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ACB7FF" w14:textId="77777777" w:rsidR="0085747A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0CA2F2D" w14:textId="77777777" w:rsidTr="526C6154">
        <w:tc>
          <w:tcPr>
            <w:tcW w:w="2694" w:type="dxa"/>
            <w:vAlign w:val="center"/>
          </w:tcPr>
          <w:p w14:paraId="2BFB93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D64D848" w14:textId="243DFC0F" w:rsidR="0085747A" w:rsidRPr="009C54AE" w:rsidRDefault="004B0E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 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 xml:space="preserve">/semestr </w:t>
            </w:r>
            <w:r w:rsidR="00310FF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11C29D88" w14:textId="77777777" w:rsidTr="526C6154">
        <w:tc>
          <w:tcPr>
            <w:tcW w:w="2694" w:type="dxa"/>
            <w:vAlign w:val="center"/>
          </w:tcPr>
          <w:p w14:paraId="7780B64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FDD8EF9" w14:textId="10943C9D" w:rsidR="0085747A" w:rsidRPr="009C54AE" w:rsidRDefault="65DAAC70" w:rsidP="526C61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6C6154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923D7D" w:rsidRPr="009C54AE" w14:paraId="6988FF13" w14:textId="77777777" w:rsidTr="526C6154">
        <w:tc>
          <w:tcPr>
            <w:tcW w:w="2694" w:type="dxa"/>
            <w:vAlign w:val="center"/>
          </w:tcPr>
          <w:p w14:paraId="7222314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C9B748" w14:textId="77777777" w:rsidR="00923D7D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9419835" w14:textId="77777777" w:rsidTr="526C6154">
        <w:tc>
          <w:tcPr>
            <w:tcW w:w="2694" w:type="dxa"/>
            <w:vAlign w:val="center"/>
          </w:tcPr>
          <w:p w14:paraId="47AE65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874F0AB" w14:textId="77777777"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D75AA4" w:rsidRPr="009C54AE" w14:paraId="61597D59" w14:textId="77777777" w:rsidTr="526C6154">
        <w:tc>
          <w:tcPr>
            <w:tcW w:w="2694" w:type="dxa"/>
            <w:vAlign w:val="center"/>
          </w:tcPr>
          <w:p w14:paraId="3478D2B1" w14:textId="77777777" w:rsidR="00D75AA4" w:rsidRPr="009C54AE" w:rsidRDefault="00D75AA4" w:rsidP="00D75A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3794F0" w14:textId="5CBD5C5C" w:rsidR="00D75AA4" w:rsidRPr="009C54AE" w:rsidRDefault="00D75AA4" w:rsidP="00D75A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  <w:r w:rsidR="00DF20BA">
              <w:rPr>
                <w:rFonts w:ascii="Corbel" w:hAnsi="Corbel"/>
                <w:b w:val="0"/>
                <w:sz w:val="24"/>
                <w:szCs w:val="24"/>
              </w:rPr>
              <w:t>, mgr Dominika Nowak</w:t>
            </w:r>
          </w:p>
        </w:tc>
      </w:tr>
    </w:tbl>
    <w:p w14:paraId="412AA81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FEC9CA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42F1C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025A1311" w14:textId="77777777" w:rsidTr="526C6154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7A0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9AE152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1C5A" w14:textId="77777777" w:rsidR="00015B8F" w:rsidRPr="009C54AE" w:rsidRDefault="6AD4F244" w:rsidP="526C615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6C6154">
              <w:rPr>
                <w:rFonts w:ascii="Corbel" w:hAnsi="Corbel"/>
              </w:rPr>
              <w:t>Wykł.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9D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44C1" w14:textId="77777777" w:rsidR="00015B8F" w:rsidRPr="009C54AE" w:rsidRDefault="6AD4F244" w:rsidP="526C615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6C6154">
              <w:rPr>
                <w:rFonts w:ascii="Corbel" w:hAnsi="Corbel"/>
              </w:rPr>
              <w:t>Konw.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8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E979" w14:textId="77777777" w:rsidR="00015B8F" w:rsidRPr="009C54AE" w:rsidRDefault="6AD4F244" w:rsidP="526C615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6C6154">
              <w:rPr>
                <w:rFonts w:ascii="Corbel" w:hAnsi="Corbel"/>
              </w:rPr>
              <w:t>Sem.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B3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A302" w14:textId="77777777" w:rsidR="00015B8F" w:rsidRPr="009C54AE" w:rsidRDefault="6AD4F244" w:rsidP="526C615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6C6154">
              <w:rPr>
                <w:rFonts w:ascii="Corbel" w:hAnsi="Corbel"/>
              </w:rPr>
              <w:t>Prakt.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59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9C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B3BE5D2" w14:textId="77777777" w:rsidTr="526C6154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2BBF" w14:textId="77777777" w:rsidR="00015B8F" w:rsidRPr="009C54AE" w:rsidRDefault="002673CD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6C6154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1D8C" w14:textId="77777777" w:rsidR="00015B8F" w:rsidRPr="009C54AE" w:rsidRDefault="002673CD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6C615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688F" w14:textId="77777777" w:rsidR="00015B8F" w:rsidRPr="009C54AE" w:rsidRDefault="002673CD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6C615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3AF2" w14:textId="77777777" w:rsidR="00015B8F" w:rsidRPr="009C54AE" w:rsidRDefault="00015B8F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3FA4" w14:textId="77777777" w:rsidR="00015B8F" w:rsidRPr="009C54AE" w:rsidRDefault="00015B8F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3571" w14:textId="77777777" w:rsidR="00015B8F" w:rsidRPr="009C54AE" w:rsidRDefault="00015B8F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1919" w14:textId="77777777" w:rsidR="00015B8F" w:rsidRPr="009C54AE" w:rsidRDefault="00015B8F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C740" w14:textId="77777777" w:rsidR="00015B8F" w:rsidRPr="009C54AE" w:rsidRDefault="00015B8F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9CB1" w14:textId="77777777" w:rsidR="00015B8F" w:rsidRPr="009C54AE" w:rsidRDefault="00015B8F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637" w14:textId="77777777" w:rsidR="00015B8F" w:rsidRPr="009C54AE" w:rsidRDefault="002673CD" w:rsidP="526C615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6C615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EC7AF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FAC8B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F26D25" w14:textId="1DB49C45" w:rsidR="0085747A" w:rsidRPr="009C54AE" w:rsidRDefault="00D75AA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52076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F392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36D211" w14:textId="5A2147E8" w:rsidR="00E22FBC" w:rsidRPr="009C54AE" w:rsidRDefault="00E22FBC" w:rsidP="526C61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26C6154">
        <w:rPr>
          <w:rFonts w:ascii="Corbel" w:hAnsi="Corbel"/>
          <w:smallCaps w:val="0"/>
        </w:rPr>
        <w:t xml:space="preserve">1.3 </w:t>
      </w:r>
      <w:r>
        <w:tab/>
      </w:r>
      <w:r w:rsidRPr="526C6154">
        <w:rPr>
          <w:rFonts w:ascii="Corbel" w:hAnsi="Corbel"/>
          <w:smallCaps w:val="0"/>
        </w:rPr>
        <w:t>For</w:t>
      </w:r>
      <w:r w:rsidR="00445970" w:rsidRPr="526C6154">
        <w:rPr>
          <w:rFonts w:ascii="Corbel" w:hAnsi="Corbel"/>
          <w:smallCaps w:val="0"/>
        </w:rPr>
        <w:t xml:space="preserve">ma zaliczenia przedmiotu </w:t>
      </w:r>
      <w:r w:rsidRPr="526C6154">
        <w:rPr>
          <w:rFonts w:ascii="Corbel" w:hAnsi="Corbel"/>
          <w:smallCaps w:val="0"/>
        </w:rPr>
        <w:t xml:space="preserve">(z toku) </w:t>
      </w:r>
      <w:r w:rsidRPr="526C6154">
        <w:rPr>
          <w:rFonts w:ascii="Corbel" w:hAnsi="Corbel"/>
          <w:b w:val="0"/>
          <w:smallCaps w:val="0"/>
        </w:rPr>
        <w:t>(egzamin, zaliczenie z oceną, zaliczenie bez oceny)</w:t>
      </w:r>
    </w:p>
    <w:p w14:paraId="4D42D740" w14:textId="77777777" w:rsidR="004A3971" w:rsidRDefault="004A397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25ABBE" w14:textId="52C79242" w:rsidR="009C54AE" w:rsidRDefault="002673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7D3A827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AD203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26C6154">
        <w:rPr>
          <w:rFonts w:ascii="Corbel" w:hAnsi="Corbel"/>
        </w:rPr>
        <w:t xml:space="preserve">2.Wymagania wstępne </w:t>
      </w:r>
    </w:p>
    <w:p w14:paraId="6F4CB26C" w14:textId="6948F13A" w:rsidR="526C6154" w:rsidRDefault="526C6154" w:rsidP="526C6154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9AA9EF" w14:textId="77777777" w:rsidTr="526C6154">
        <w:tc>
          <w:tcPr>
            <w:tcW w:w="9670" w:type="dxa"/>
          </w:tcPr>
          <w:p w14:paraId="34BAF01F" w14:textId="4619A28D" w:rsidR="0085747A" w:rsidRPr="009C54AE" w:rsidRDefault="14C1A335" w:rsidP="526C61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26C6154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6B56AC7" w:rsidRPr="526C6154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526C615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0275F30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6D2CB2" w14:textId="175B06F8" w:rsidR="526C6154" w:rsidRDefault="526C6154">
      <w:r>
        <w:br w:type="page"/>
      </w:r>
    </w:p>
    <w:p w14:paraId="01F9AFD7" w14:textId="3956F28C" w:rsidR="0085747A" w:rsidRPr="00C05F44" w:rsidRDefault="0071620A" w:rsidP="526C6154">
      <w:pPr>
        <w:pStyle w:val="Punktygwne"/>
        <w:spacing w:before="0" w:after="0"/>
        <w:rPr>
          <w:rFonts w:ascii="Corbel" w:hAnsi="Corbel"/>
        </w:rPr>
      </w:pPr>
      <w:r w:rsidRPr="526C6154">
        <w:rPr>
          <w:rFonts w:ascii="Corbel" w:hAnsi="Corbel"/>
        </w:rPr>
        <w:lastRenderedPageBreak/>
        <w:t>3.</w:t>
      </w:r>
      <w:r w:rsidR="0085747A" w:rsidRPr="526C6154">
        <w:rPr>
          <w:rFonts w:ascii="Corbel" w:hAnsi="Corbel"/>
        </w:rPr>
        <w:t xml:space="preserve"> </w:t>
      </w:r>
      <w:r w:rsidR="00A84C85" w:rsidRPr="526C6154">
        <w:rPr>
          <w:rFonts w:ascii="Corbel" w:hAnsi="Corbel"/>
        </w:rPr>
        <w:t>cele, efekty uczenia się</w:t>
      </w:r>
      <w:r w:rsidR="0085747A" w:rsidRPr="526C6154">
        <w:rPr>
          <w:rFonts w:ascii="Corbel" w:hAnsi="Corbel"/>
        </w:rPr>
        <w:t>, treści Programowe i stosowane metody Dydaktyczne</w:t>
      </w:r>
    </w:p>
    <w:p w14:paraId="62DB701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68F6C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0CFCC5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17332" w:rsidRPr="009C54AE" w14:paraId="233F86FC" w14:textId="77777777" w:rsidTr="00617332">
        <w:tc>
          <w:tcPr>
            <w:tcW w:w="845" w:type="dxa"/>
            <w:vAlign w:val="center"/>
          </w:tcPr>
          <w:p w14:paraId="2EDE16B8" w14:textId="77777777" w:rsidR="00617332" w:rsidRPr="009C54AE" w:rsidRDefault="00617332" w:rsidP="006173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91A5BC6" w14:textId="77777777" w:rsidR="00617332" w:rsidRPr="00C51DDA" w:rsidRDefault="00617332" w:rsidP="006173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>Celem zajęć jest zapoznanie studenta z problematyką udziału obywateli i ich zrzeszeń w publicznych procesach decyzyjnych.</w:t>
            </w:r>
          </w:p>
        </w:tc>
      </w:tr>
      <w:tr w:rsidR="00617332" w:rsidRPr="009C54AE" w14:paraId="2E2A6624" w14:textId="77777777" w:rsidTr="00617332">
        <w:tc>
          <w:tcPr>
            <w:tcW w:w="845" w:type="dxa"/>
            <w:vAlign w:val="center"/>
          </w:tcPr>
          <w:p w14:paraId="572A3308" w14:textId="65104FB6" w:rsidR="00617332" w:rsidRPr="009C54AE" w:rsidRDefault="00310FFD" w:rsidP="0061733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8F4B0AC" w14:textId="77777777" w:rsidR="00617332" w:rsidRPr="00C51DDA" w:rsidRDefault="00617332" w:rsidP="006173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 xml:space="preserve">Celem zajęć jest rozwinięcie wiedzy i umiejętności aktywnego uczestnictwa </w:t>
            </w:r>
            <w:r w:rsidRPr="00C51DDA">
              <w:rPr>
                <w:rFonts w:ascii="Corbel" w:hAnsi="Corbel"/>
                <w:b w:val="0"/>
                <w:sz w:val="24"/>
                <w:szCs w:val="24"/>
              </w:rPr>
              <w:br/>
              <w:t>w procesach zarządzania publicznego, w tym w skali lokalnej.</w:t>
            </w:r>
          </w:p>
        </w:tc>
      </w:tr>
      <w:tr w:rsidR="00617332" w:rsidRPr="009C54AE" w14:paraId="15578311" w14:textId="77777777" w:rsidTr="00617332">
        <w:tc>
          <w:tcPr>
            <w:tcW w:w="845" w:type="dxa"/>
            <w:vAlign w:val="center"/>
          </w:tcPr>
          <w:p w14:paraId="2B9D3AA3" w14:textId="44D897A6" w:rsidR="00617332" w:rsidRPr="009C54AE" w:rsidRDefault="00617332" w:rsidP="006173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10FF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49DF4499" w14:textId="77777777" w:rsidR="00617332" w:rsidRPr="00C51DDA" w:rsidRDefault="00617332" w:rsidP="006173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DDA">
              <w:rPr>
                <w:rFonts w:ascii="Corbel" w:hAnsi="Corbel"/>
                <w:b w:val="0"/>
                <w:sz w:val="24"/>
                <w:szCs w:val="24"/>
              </w:rPr>
              <w:t>Celem zajęć jest podniesienie kompetencji społecznych studentów jako aktywnych uczestników życia organizacji społecznych.</w:t>
            </w:r>
          </w:p>
        </w:tc>
      </w:tr>
    </w:tbl>
    <w:p w14:paraId="594BE2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F45618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3BAF96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75AA4" w14:paraId="0372876D" w14:textId="77777777" w:rsidTr="526C6154">
        <w:tc>
          <w:tcPr>
            <w:tcW w:w="1681" w:type="dxa"/>
            <w:vAlign w:val="center"/>
          </w:tcPr>
          <w:p w14:paraId="26FE5582" w14:textId="77777777" w:rsidR="0085747A" w:rsidRPr="00D75AA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75AA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75AA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6233073" w14:textId="77777777" w:rsidR="0085747A" w:rsidRPr="00D75AA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F06658D" w14:textId="77777777" w:rsidR="0085747A" w:rsidRPr="00D75AA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75AA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75AA4" w14:paraId="74F1D452" w14:textId="77777777" w:rsidTr="526C6154">
        <w:tc>
          <w:tcPr>
            <w:tcW w:w="1681" w:type="dxa"/>
          </w:tcPr>
          <w:p w14:paraId="5BC212B9" w14:textId="77777777" w:rsidR="0085747A" w:rsidRPr="00D75AA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5AA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F5530E7" w14:textId="77777777" w:rsidR="0085747A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</w:t>
            </w:r>
          </w:p>
        </w:tc>
        <w:tc>
          <w:tcPr>
            <w:tcW w:w="1865" w:type="dxa"/>
          </w:tcPr>
          <w:p w14:paraId="4241E4C3" w14:textId="77777777" w:rsidR="0085747A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K_W02</w:t>
            </w:r>
          </w:p>
        </w:tc>
      </w:tr>
      <w:tr w:rsidR="0085747A" w:rsidRPr="00D75AA4" w14:paraId="00BCD11D" w14:textId="77777777" w:rsidTr="526C6154">
        <w:tc>
          <w:tcPr>
            <w:tcW w:w="1681" w:type="dxa"/>
          </w:tcPr>
          <w:p w14:paraId="7C6B3290" w14:textId="77777777" w:rsidR="0085747A" w:rsidRPr="00D75AA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77FCA5B" w14:textId="77777777" w:rsidR="0085747A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65" w:type="dxa"/>
          </w:tcPr>
          <w:p w14:paraId="3C82CB44" w14:textId="77777777" w:rsidR="0085747A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K_W03</w:t>
            </w:r>
          </w:p>
        </w:tc>
      </w:tr>
      <w:tr w:rsidR="005D25CD" w:rsidRPr="00D75AA4" w14:paraId="4D988AA9" w14:textId="77777777" w:rsidTr="526C6154">
        <w:tc>
          <w:tcPr>
            <w:tcW w:w="1681" w:type="dxa"/>
          </w:tcPr>
          <w:p w14:paraId="66AEFE1B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25730F8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</w:tcPr>
          <w:p w14:paraId="45FE7342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K_W04</w:t>
            </w:r>
          </w:p>
        </w:tc>
      </w:tr>
      <w:tr w:rsidR="005D25CD" w:rsidRPr="00D75AA4" w14:paraId="76ED52FA" w14:textId="77777777" w:rsidTr="526C6154">
        <w:tc>
          <w:tcPr>
            <w:tcW w:w="1681" w:type="dxa"/>
          </w:tcPr>
          <w:p w14:paraId="700C4D82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3066572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65" w:type="dxa"/>
          </w:tcPr>
          <w:p w14:paraId="476E8B93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K_U01</w:t>
            </w:r>
          </w:p>
        </w:tc>
      </w:tr>
      <w:tr w:rsidR="005D25CD" w:rsidRPr="00D75AA4" w14:paraId="09AA54E6" w14:textId="77777777" w:rsidTr="526C6154">
        <w:tc>
          <w:tcPr>
            <w:tcW w:w="1681" w:type="dxa"/>
          </w:tcPr>
          <w:p w14:paraId="09953317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BD5ACFB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14:paraId="0F59F8CC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K_U03</w:t>
            </w:r>
          </w:p>
        </w:tc>
      </w:tr>
      <w:tr w:rsidR="005D25CD" w:rsidRPr="00D75AA4" w14:paraId="1CF0795C" w14:textId="77777777" w:rsidTr="526C6154">
        <w:tc>
          <w:tcPr>
            <w:tcW w:w="1681" w:type="dxa"/>
          </w:tcPr>
          <w:p w14:paraId="6687A42A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CB1CA54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</w:t>
            </w:r>
          </w:p>
        </w:tc>
        <w:tc>
          <w:tcPr>
            <w:tcW w:w="1865" w:type="dxa"/>
          </w:tcPr>
          <w:p w14:paraId="4BABE802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K_U04</w:t>
            </w:r>
          </w:p>
        </w:tc>
      </w:tr>
      <w:tr w:rsidR="005D25CD" w:rsidRPr="00D75AA4" w14:paraId="6A340F36" w14:textId="77777777" w:rsidTr="526C6154">
        <w:tc>
          <w:tcPr>
            <w:tcW w:w="1681" w:type="dxa"/>
          </w:tcPr>
          <w:p w14:paraId="506C6FB9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4" w:type="dxa"/>
          </w:tcPr>
          <w:p w14:paraId="6B06F9FA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 umiejętność prowadzenia debaty, przygotowania prac pisemnych, prezentacji 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statystycznych;</w:t>
            </w:r>
          </w:p>
        </w:tc>
        <w:tc>
          <w:tcPr>
            <w:tcW w:w="1865" w:type="dxa"/>
          </w:tcPr>
          <w:p w14:paraId="05B0C9A2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K_U07</w:t>
            </w:r>
          </w:p>
        </w:tc>
      </w:tr>
      <w:tr w:rsidR="005D25CD" w:rsidRPr="00D75AA4" w14:paraId="3234E881" w14:textId="77777777" w:rsidTr="526C6154">
        <w:tc>
          <w:tcPr>
            <w:tcW w:w="1681" w:type="dxa"/>
          </w:tcPr>
          <w:p w14:paraId="6A386FC5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1224BAA7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Jest gotowy samodzielnie i krytycznie uzupełniać wiedzę, w tym również na gruncie interdyscyplinarnym.</w:t>
            </w:r>
          </w:p>
        </w:tc>
        <w:tc>
          <w:tcPr>
            <w:tcW w:w="1865" w:type="dxa"/>
          </w:tcPr>
          <w:p w14:paraId="2619433B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K_K01</w:t>
            </w:r>
          </w:p>
        </w:tc>
      </w:tr>
      <w:tr w:rsidR="005D25CD" w:rsidRPr="00D75AA4" w14:paraId="354F8565" w14:textId="77777777" w:rsidTr="526C6154">
        <w:tc>
          <w:tcPr>
            <w:tcW w:w="1681" w:type="dxa"/>
          </w:tcPr>
          <w:p w14:paraId="32C86DF0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4E2E5831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</w:tcPr>
          <w:p w14:paraId="62FA3EFE" w14:textId="77777777" w:rsidR="005D25CD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K_K03</w:t>
            </w:r>
          </w:p>
        </w:tc>
      </w:tr>
      <w:tr w:rsidR="0085747A" w:rsidRPr="00D75AA4" w14:paraId="40D96E2B" w14:textId="77777777" w:rsidTr="526C6154">
        <w:tc>
          <w:tcPr>
            <w:tcW w:w="1681" w:type="dxa"/>
          </w:tcPr>
          <w:p w14:paraId="46BD357A" w14:textId="77777777" w:rsidR="0085747A" w:rsidRPr="00D75AA4" w:rsidRDefault="0085747A" w:rsidP="005D2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D25CD" w:rsidRPr="00D75AA4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4" w:type="dxa"/>
          </w:tcPr>
          <w:p w14:paraId="63B97597" w14:textId="77777777" w:rsidR="0085747A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 świadomość doniosłości zachowania się w sposób profesjonalny i etyczny, identyfikuje i rozwiązuje dylematy moralne związane ze stosowaniem prawa</w:t>
            </w:r>
          </w:p>
        </w:tc>
        <w:tc>
          <w:tcPr>
            <w:tcW w:w="1865" w:type="dxa"/>
          </w:tcPr>
          <w:p w14:paraId="5CE10DC0" w14:textId="77777777" w:rsidR="0085747A" w:rsidRPr="00D75AA4" w:rsidRDefault="005D25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color w:val="000000"/>
                <w:szCs w:val="24"/>
              </w:rPr>
              <w:t>K_K06</w:t>
            </w:r>
          </w:p>
        </w:tc>
      </w:tr>
    </w:tbl>
    <w:p w14:paraId="5D8E56FF" w14:textId="14561FDA" w:rsidR="526C6154" w:rsidRDefault="526C6154" w:rsidP="526C6154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7064454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1C2B6F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5F1290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10B99" w:rsidRPr="009C54AE" w14:paraId="32D604BD" w14:textId="77777777" w:rsidTr="000A3C9E">
        <w:tc>
          <w:tcPr>
            <w:tcW w:w="9520" w:type="dxa"/>
          </w:tcPr>
          <w:p w14:paraId="43125F12" w14:textId="77777777" w:rsidR="00110B99" w:rsidRPr="009C54AE" w:rsidRDefault="00110B99" w:rsidP="000A3C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1" w:name="_Hlk177642752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0B99" w:rsidRPr="009C54AE" w14:paraId="7C91808E" w14:textId="77777777" w:rsidTr="000A3C9E">
        <w:tc>
          <w:tcPr>
            <w:tcW w:w="9520" w:type="dxa"/>
          </w:tcPr>
          <w:p w14:paraId="5780A046" w14:textId="0CF1946A" w:rsidR="00110B99" w:rsidRPr="00784E84" w:rsidRDefault="004F4C86" w:rsidP="004F4C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Ustrojowa zasada społeczeństwa obywatelskiego. </w:t>
            </w:r>
          </w:p>
        </w:tc>
      </w:tr>
      <w:tr w:rsidR="00110B99" w:rsidRPr="009C54AE" w14:paraId="48AF6DA4" w14:textId="77777777" w:rsidTr="000A3C9E">
        <w:tc>
          <w:tcPr>
            <w:tcW w:w="9520" w:type="dxa"/>
          </w:tcPr>
          <w:p w14:paraId="74FDD3B3" w14:textId="567F593E" w:rsidR="00110B99" w:rsidRPr="00784E84" w:rsidRDefault="00110B99" w:rsidP="004F4C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>Pojęcie partycypacji politycznej, publicznej i społecznej oraz ich determinanty (ideologiczne, polityczne, ustrojowe).</w:t>
            </w:r>
          </w:p>
        </w:tc>
      </w:tr>
      <w:tr w:rsidR="00110B99" w:rsidRPr="009C54AE" w14:paraId="2863D027" w14:textId="77777777" w:rsidTr="000A3C9E">
        <w:tc>
          <w:tcPr>
            <w:tcW w:w="9520" w:type="dxa"/>
          </w:tcPr>
          <w:p w14:paraId="1FEB7E95" w14:textId="50434EEE" w:rsidR="00110B99" w:rsidRPr="00784E84" w:rsidRDefault="00110B99" w:rsidP="004F4C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>Akty prawa międzynarodowego a partycypacja.</w:t>
            </w:r>
          </w:p>
        </w:tc>
      </w:tr>
      <w:tr w:rsidR="00110B99" w:rsidRPr="009C54AE" w14:paraId="4DFB7ADB" w14:textId="77777777" w:rsidTr="000A3C9E">
        <w:tc>
          <w:tcPr>
            <w:tcW w:w="9520" w:type="dxa"/>
          </w:tcPr>
          <w:p w14:paraId="18354096" w14:textId="76E9092F" w:rsidR="00110B99" w:rsidRPr="00784E84" w:rsidRDefault="00110B99" w:rsidP="004F4C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>Instrumenty prawne partycypacji społecznej w Polsce.</w:t>
            </w:r>
          </w:p>
        </w:tc>
      </w:tr>
      <w:tr w:rsidR="00110B99" w:rsidRPr="009C54AE" w14:paraId="2BC521CA" w14:textId="77777777" w:rsidTr="000A3C9E">
        <w:tc>
          <w:tcPr>
            <w:tcW w:w="9520" w:type="dxa"/>
          </w:tcPr>
          <w:p w14:paraId="43A4FE86" w14:textId="340F8483" w:rsidR="00110B99" w:rsidRPr="00784E84" w:rsidRDefault="00110B99" w:rsidP="004F4C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 xml:space="preserve">Procesy decyzyjne w administracji publicznej. Partycypacja </w:t>
            </w:r>
            <w:r w:rsidRPr="00784E84">
              <w:rPr>
                <w:rFonts w:ascii="Corbel" w:hAnsi="Corbel"/>
                <w:sz w:val="24"/>
                <w:szCs w:val="24"/>
              </w:rPr>
              <w:br/>
              <w:t>w decydowaniu. Podstawowe techniki partycypacyjne w procesach decyzyjnych organów administracji publicznej.</w:t>
            </w:r>
          </w:p>
        </w:tc>
      </w:tr>
      <w:tr w:rsidR="00784E84" w:rsidRPr="009C54AE" w14:paraId="1D9AEBB7" w14:textId="77777777" w:rsidTr="000A3C9E">
        <w:tc>
          <w:tcPr>
            <w:tcW w:w="9520" w:type="dxa"/>
          </w:tcPr>
          <w:p w14:paraId="63B1230F" w14:textId="6500A000" w:rsidR="00784E84" w:rsidRPr="00784E84" w:rsidRDefault="00784E84" w:rsidP="004F4C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 xml:space="preserve">Organizacje pozarządowe jako podmioty partycypacji społecznej </w:t>
            </w:r>
            <w:r w:rsidR="00DC734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10B99" w:rsidRPr="009C54AE" w14:paraId="62E891A2" w14:textId="77777777" w:rsidTr="000A3C9E">
        <w:tc>
          <w:tcPr>
            <w:tcW w:w="9520" w:type="dxa"/>
          </w:tcPr>
          <w:p w14:paraId="44AE0452" w14:textId="60172222" w:rsidR="00110B99" w:rsidRPr="00784E84" w:rsidRDefault="00110B99" w:rsidP="004F4C8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4E84">
              <w:rPr>
                <w:rFonts w:ascii="Corbel" w:hAnsi="Corbel"/>
                <w:sz w:val="24"/>
                <w:szCs w:val="24"/>
              </w:rPr>
              <w:t>Udział mieszkańców w zarządzaniu społecznością lokalną w Europie i Polsce– podstawy prawne i formy udziału.</w:t>
            </w:r>
          </w:p>
        </w:tc>
      </w:tr>
      <w:bookmarkEnd w:id="1"/>
    </w:tbl>
    <w:p w14:paraId="1D0A318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1BC2D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110B99" w:rsidRPr="009C54AE" w14:paraId="14791FB1" w14:textId="77777777" w:rsidTr="00784E84">
        <w:tc>
          <w:tcPr>
            <w:tcW w:w="9491" w:type="dxa"/>
          </w:tcPr>
          <w:p w14:paraId="0D5BC3F4" w14:textId="77777777" w:rsidR="00110B99" w:rsidRPr="009C54AE" w:rsidRDefault="00110B99" w:rsidP="000A3C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0B99" w:rsidRPr="009C54AE" w14:paraId="6A1938C2" w14:textId="77777777" w:rsidTr="00784E84">
        <w:tc>
          <w:tcPr>
            <w:tcW w:w="9491" w:type="dxa"/>
          </w:tcPr>
          <w:p w14:paraId="05C177AF" w14:textId="3F0D4F4E" w:rsidR="00110B99" w:rsidRPr="009C54AE" w:rsidRDefault="00110B99" w:rsidP="004F4C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społeczeństwa obywatelskiego a partycypacja.</w:t>
            </w:r>
            <w:r w:rsidR="00784E8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F4C86" w:rsidRPr="009C54AE" w14:paraId="4DF94DF0" w14:textId="77777777" w:rsidTr="00784E84">
        <w:tc>
          <w:tcPr>
            <w:tcW w:w="9491" w:type="dxa"/>
          </w:tcPr>
          <w:p w14:paraId="249046D0" w14:textId="7CA8323B" w:rsidR="004F4C86" w:rsidRDefault="004F4C86" w:rsidP="004F4C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>Pojęcie partycypacji politycznej, p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C51DDA">
              <w:rPr>
                <w:rFonts w:ascii="Corbel" w:hAnsi="Corbel"/>
                <w:sz w:val="24"/>
                <w:szCs w:val="24"/>
              </w:rPr>
              <w:t>blicznej i społecznej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10B99" w:rsidRPr="009C54AE" w14:paraId="6436D798" w14:textId="77777777" w:rsidTr="00784E84">
        <w:tc>
          <w:tcPr>
            <w:tcW w:w="9491" w:type="dxa"/>
          </w:tcPr>
          <w:p w14:paraId="0E260913" w14:textId="0BFB1D68" w:rsidR="00110B99" w:rsidRPr="00C51DDA" w:rsidRDefault="00110B99" w:rsidP="004F4C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 xml:space="preserve">Problematyka zarządzania publicznego, dobra administracja, idea </w:t>
            </w:r>
            <w:r w:rsidRPr="004F4C86">
              <w:rPr>
                <w:rFonts w:ascii="Corbel" w:hAnsi="Corbel"/>
                <w:i/>
                <w:iCs/>
                <w:sz w:val="24"/>
                <w:szCs w:val="24"/>
              </w:rPr>
              <w:t>good governance</w:t>
            </w:r>
            <w:r w:rsidRPr="00C51DDA">
              <w:rPr>
                <w:rFonts w:ascii="Corbel" w:hAnsi="Corbel"/>
                <w:sz w:val="24"/>
                <w:szCs w:val="24"/>
              </w:rPr>
              <w:t xml:space="preserve"> i ich znaczenie we współczesnym państwie prawa.</w:t>
            </w:r>
          </w:p>
        </w:tc>
      </w:tr>
      <w:tr w:rsidR="00784E84" w:rsidRPr="009C54AE" w14:paraId="1828FDA7" w14:textId="77777777" w:rsidTr="00784E84">
        <w:tc>
          <w:tcPr>
            <w:tcW w:w="9491" w:type="dxa"/>
          </w:tcPr>
          <w:p w14:paraId="6F4DD673" w14:textId="1A212765" w:rsidR="00784E84" w:rsidRPr="00C51DDA" w:rsidRDefault="004F4C86" w:rsidP="004F4C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instytucjonalne partycypacji.</w:t>
            </w:r>
          </w:p>
        </w:tc>
      </w:tr>
      <w:tr w:rsidR="00784E84" w:rsidRPr="009C54AE" w14:paraId="367B5EB1" w14:textId="77777777" w:rsidTr="00784E84">
        <w:tc>
          <w:tcPr>
            <w:tcW w:w="9491" w:type="dxa"/>
          </w:tcPr>
          <w:p w14:paraId="7AE17611" w14:textId="0819B9B6" w:rsidR="00784E84" w:rsidRPr="00784E84" w:rsidRDefault="004F4C86" w:rsidP="004F4C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proceduralne partycypacji.</w:t>
            </w:r>
          </w:p>
        </w:tc>
      </w:tr>
      <w:tr w:rsidR="004F4C86" w:rsidRPr="009C54AE" w14:paraId="50788AB1" w14:textId="77777777" w:rsidTr="00784E84">
        <w:tc>
          <w:tcPr>
            <w:tcW w:w="9491" w:type="dxa"/>
          </w:tcPr>
          <w:p w14:paraId="5C62AC4A" w14:textId="64070E98" w:rsidR="004F4C86" w:rsidRDefault="004F4C86" w:rsidP="004F4C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F4C86">
              <w:rPr>
                <w:rFonts w:ascii="Corbel" w:hAnsi="Corbel"/>
                <w:sz w:val="24"/>
                <w:szCs w:val="24"/>
              </w:rPr>
              <w:t>Organizacje pozarządowe jako podmioty partycypacji społecznej.</w:t>
            </w:r>
            <w:r w:rsidR="00DC734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F4C86" w:rsidRPr="009C54AE" w14:paraId="057514FC" w14:textId="77777777" w:rsidTr="00784E84">
        <w:tc>
          <w:tcPr>
            <w:tcW w:w="9491" w:type="dxa"/>
          </w:tcPr>
          <w:p w14:paraId="45FFE806" w14:textId="6A0D233B" w:rsidR="004F4C86" w:rsidRDefault="004F4C86" w:rsidP="004F4C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51DDA">
              <w:rPr>
                <w:rFonts w:ascii="Corbel" w:hAnsi="Corbel"/>
                <w:sz w:val="24"/>
                <w:szCs w:val="24"/>
              </w:rPr>
              <w:t xml:space="preserve">Udział mieszkańców w zarządzaniu społecznością lokalną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51DDA">
              <w:rPr>
                <w:rFonts w:ascii="Corbel" w:hAnsi="Corbel"/>
                <w:sz w:val="24"/>
                <w:szCs w:val="24"/>
              </w:rPr>
              <w:t>Polsce</w:t>
            </w:r>
            <w:r w:rsidR="009B041A">
              <w:rPr>
                <w:rFonts w:ascii="Corbel" w:hAnsi="Corbel"/>
                <w:sz w:val="24"/>
                <w:szCs w:val="24"/>
              </w:rPr>
              <w:t xml:space="preserve"> w praktyce</w:t>
            </w:r>
            <w:r>
              <w:rPr>
                <w:rFonts w:ascii="Corbel" w:hAnsi="Corbel"/>
                <w:sz w:val="24"/>
                <w:szCs w:val="24"/>
              </w:rPr>
              <w:t xml:space="preserve"> na wybranych przykładach</w:t>
            </w:r>
            <w:r w:rsidR="009B041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30DA88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3AC215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D875C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CEA71" w14:textId="77777777" w:rsidR="0088227E" w:rsidRPr="0088227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88227E">
        <w:rPr>
          <w:rFonts w:ascii="Corbel" w:hAnsi="Corbel"/>
          <w:b w:val="0"/>
          <w:smallCaps w:val="0"/>
          <w:sz w:val="22"/>
        </w:rPr>
        <w:t>W</w:t>
      </w:r>
      <w:r w:rsidR="0085747A" w:rsidRPr="0088227E">
        <w:rPr>
          <w:rFonts w:ascii="Corbel" w:hAnsi="Corbel"/>
          <w:b w:val="0"/>
          <w:smallCaps w:val="0"/>
          <w:sz w:val="22"/>
        </w:rPr>
        <w:t>ykład</w:t>
      </w:r>
      <w:r w:rsidRPr="0088227E">
        <w:rPr>
          <w:rFonts w:ascii="Corbel" w:hAnsi="Corbel"/>
          <w:b w:val="0"/>
          <w:smallCaps w:val="0"/>
          <w:sz w:val="22"/>
        </w:rPr>
        <w:t xml:space="preserve">: </w:t>
      </w:r>
      <w:r w:rsidR="0088227E" w:rsidRPr="0088227E">
        <w:rPr>
          <w:rFonts w:ascii="Corbel" w:hAnsi="Corbel"/>
          <w:b w:val="0"/>
          <w:smallCaps w:val="0"/>
          <w:sz w:val="22"/>
        </w:rPr>
        <w:t xml:space="preserve">wykład informacyjny, </w:t>
      </w:r>
      <w:r w:rsidRPr="0088227E">
        <w:rPr>
          <w:rFonts w:ascii="Corbel" w:hAnsi="Corbel"/>
          <w:b w:val="0"/>
          <w:smallCaps w:val="0"/>
          <w:sz w:val="22"/>
        </w:rPr>
        <w:t>wykład</w:t>
      </w:r>
      <w:r w:rsidR="0085747A" w:rsidRPr="0088227E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88227E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88227E">
        <w:rPr>
          <w:rFonts w:ascii="Corbel" w:hAnsi="Corbel"/>
          <w:b w:val="0"/>
          <w:smallCaps w:val="0"/>
          <w:sz w:val="22"/>
        </w:rPr>
        <w:t>wykład z prezentacją multimedialną</w:t>
      </w:r>
    </w:p>
    <w:p w14:paraId="7DBAC498" w14:textId="2AD9E730" w:rsidR="0085747A" w:rsidRPr="00153C41" w:rsidRDefault="00153C41" w:rsidP="526C6154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526C6154">
        <w:rPr>
          <w:rFonts w:ascii="Corbel" w:hAnsi="Corbel"/>
          <w:b w:val="0"/>
          <w:smallCaps w:val="0"/>
          <w:sz w:val="22"/>
        </w:rPr>
        <w:t xml:space="preserve">Ćwiczenia: </w:t>
      </w:r>
      <w:r w:rsidR="009F4610" w:rsidRPr="526C6154">
        <w:rPr>
          <w:rFonts w:ascii="Corbel" w:hAnsi="Corbel"/>
          <w:b w:val="0"/>
          <w:smallCaps w:val="0"/>
          <w:sz w:val="22"/>
        </w:rPr>
        <w:t xml:space="preserve">analiza </w:t>
      </w:r>
      <w:r w:rsidR="00923D7D" w:rsidRPr="526C6154">
        <w:rPr>
          <w:rFonts w:ascii="Corbel" w:hAnsi="Corbel"/>
          <w:b w:val="0"/>
          <w:smallCaps w:val="0"/>
          <w:sz w:val="22"/>
        </w:rPr>
        <w:t>tekstów z dyskusją,</w:t>
      </w:r>
      <w:r w:rsidR="0085747A" w:rsidRPr="526C6154">
        <w:rPr>
          <w:rFonts w:ascii="Corbel" w:hAnsi="Corbel"/>
          <w:b w:val="0"/>
          <w:smallCaps w:val="0"/>
          <w:sz w:val="22"/>
        </w:rPr>
        <w:t xml:space="preserve"> metoda projektów</w:t>
      </w:r>
      <w:r w:rsidR="00923D7D" w:rsidRPr="526C6154">
        <w:rPr>
          <w:rFonts w:ascii="Corbel" w:hAnsi="Corbel"/>
          <w:b w:val="0"/>
          <w:smallCaps w:val="0"/>
          <w:sz w:val="22"/>
        </w:rPr>
        <w:t xml:space="preserve"> </w:t>
      </w:r>
      <w:r w:rsidR="0085747A" w:rsidRPr="526C6154">
        <w:rPr>
          <w:rFonts w:ascii="Corbel" w:hAnsi="Corbel"/>
          <w:b w:val="0"/>
          <w:smallCaps w:val="0"/>
          <w:sz w:val="22"/>
        </w:rPr>
        <w:t>(projekt badawczy, praktyczny</w:t>
      </w:r>
      <w:r w:rsidR="0071620A" w:rsidRPr="526C6154">
        <w:rPr>
          <w:rFonts w:ascii="Corbel" w:hAnsi="Corbel"/>
          <w:b w:val="0"/>
          <w:smallCaps w:val="0"/>
          <w:sz w:val="22"/>
        </w:rPr>
        <w:t>),</w:t>
      </w:r>
      <w:r w:rsidR="001718A7" w:rsidRPr="526C6154">
        <w:rPr>
          <w:rFonts w:ascii="Corbel" w:hAnsi="Corbel"/>
          <w:b w:val="0"/>
          <w:smallCaps w:val="0"/>
          <w:sz w:val="22"/>
        </w:rPr>
        <w:t xml:space="preserve"> praca w </w:t>
      </w:r>
      <w:r w:rsidR="0085747A" w:rsidRPr="526C6154">
        <w:rPr>
          <w:rFonts w:ascii="Corbel" w:hAnsi="Corbel"/>
          <w:b w:val="0"/>
          <w:smallCaps w:val="0"/>
          <w:sz w:val="22"/>
        </w:rPr>
        <w:t>grupach</w:t>
      </w:r>
      <w:r w:rsidR="0071620A" w:rsidRPr="526C6154">
        <w:rPr>
          <w:rFonts w:ascii="Corbel" w:hAnsi="Corbel"/>
          <w:b w:val="0"/>
          <w:smallCaps w:val="0"/>
          <w:sz w:val="22"/>
        </w:rPr>
        <w:t xml:space="preserve"> (</w:t>
      </w:r>
      <w:r w:rsidR="0085747A" w:rsidRPr="526C6154">
        <w:rPr>
          <w:rFonts w:ascii="Corbel" w:hAnsi="Corbel"/>
          <w:b w:val="0"/>
          <w:smallCaps w:val="0"/>
          <w:sz w:val="22"/>
        </w:rPr>
        <w:t>rozwiązywanie zadań</w:t>
      </w:r>
      <w:r w:rsidR="0071620A" w:rsidRPr="526C6154">
        <w:rPr>
          <w:rFonts w:ascii="Corbel" w:hAnsi="Corbel"/>
          <w:b w:val="0"/>
          <w:smallCaps w:val="0"/>
          <w:sz w:val="22"/>
        </w:rPr>
        <w:t>,</w:t>
      </w:r>
      <w:r w:rsidR="0085747A" w:rsidRPr="526C6154">
        <w:rPr>
          <w:rFonts w:ascii="Corbel" w:hAnsi="Corbel"/>
          <w:b w:val="0"/>
          <w:smallCaps w:val="0"/>
          <w:sz w:val="22"/>
        </w:rPr>
        <w:t xml:space="preserve"> dyskusja</w:t>
      </w:r>
      <w:r w:rsidR="0071620A" w:rsidRPr="526C6154">
        <w:rPr>
          <w:rFonts w:ascii="Corbel" w:hAnsi="Corbel"/>
          <w:b w:val="0"/>
          <w:smallCaps w:val="0"/>
          <w:sz w:val="22"/>
        </w:rPr>
        <w:t>),</w:t>
      </w:r>
      <w:r w:rsidR="741415CD" w:rsidRPr="526C6154">
        <w:rPr>
          <w:rFonts w:ascii="Corbel" w:hAnsi="Corbel"/>
          <w:b w:val="0"/>
          <w:smallCaps w:val="0"/>
          <w:sz w:val="22"/>
        </w:rPr>
        <w:t xml:space="preserve"> </w:t>
      </w:r>
      <w:r w:rsidR="001718A7" w:rsidRPr="526C6154">
        <w:rPr>
          <w:rFonts w:ascii="Corbel" w:hAnsi="Corbel"/>
          <w:b w:val="0"/>
          <w:smallCaps w:val="0"/>
          <w:sz w:val="22"/>
        </w:rPr>
        <w:t>gry dydaktyczne</w:t>
      </w:r>
      <w:r w:rsidR="00BF2C41" w:rsidRPr="526C6154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</w:p>
    <w:p w14:paraId="0114E9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96F3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E3CC0C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BBE32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0522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E742DC" w14:textId="77777777" w:rsidTr="00993363">
        <w:tc>
          <w:tcPr>
            <w:tcW w:w="1962" w:type="dxa"/>
            <w:vAlign w:val="center"/>
          </w:tcPr>
          <w:p w14:paraId="1A09387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EC79D92" w14:textId="77777777" w:rsidR="0085747A" w:rsidRPr="009C54AE" w:rsidRDefault="00F974DA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AF4DC4D" w14:textId="77777777" w:rsidR="0085747A" w:rsidRPr="009C54AE" w:rsidRDefault="009F4610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EB47654" w14:textId="23C21AC2" w:rsidR="00923D7D" w:rsidRPr="009C54AE" w:rsidRDefault="0085747A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C2C2DD7" w14:textId="77777777" w:rsidR="0085747A" w:rsidRPr="009C54AE" w:rsidRDefault="0085747A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B67E5EE" w14:textId="77777777" w:rsidTr="00993363">
        <w:tc>
          <w:tcPr>
            <w:tcW w:w="1962" w:type="dxa"/>
          </w:tcPr>
          <w:p w14:paraId="63FCBCC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1E2E360" w14:textId="77777777" w:rsidR="0085747A" w:rsidRPr="00993363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2839C5D9" w14:textId="77777777" w:rsidR="0085747A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993363" w:rsidRPr="009C54AE" w14:paraId="0F72B019" w14:textId="77777777" w:rsidTr="00993363">
        <w:tc>
          <w:tcPr>
            <w:tcW w:w="1962" w:type="dxa"/>
          </w:tcPr>
          <w:p w14:paraId="6BECBBF7" w14:textId="77777777" w:rsidR="00993363" w:rsidRPr="009C54AE" w:rsidRDefault="00993363" w:rsidP="009933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3F3F122" w14:textId="77777777" w:rsidR="00993363" w:rsidRPr="00993363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70768FAC" w14:textId="77777777" w:rsidR="00993363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993363" w:rsidRPr="009C54AE" w14:paraId="2694585C" w14:textId="77777777" w:rsidTr="00993363">
        <w:tc>
          <w:tcPr>
            <w:tcW w:w="1962" w:type="dxa"/>
          </w:tcPr>
          <w:p w14:paraId="3DDA773D" w14:textId="77777777" w:rsidR="00993363" w:rsidRPr="009C54AE" w:rsidRDefault="00993363" w:rsidP="009933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11D35EE" w14:textId="77777777" w:rsidR="00993363" w:rsidRPr="00993363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58AAABF9" w14:textId="77777777" w:rsidR="00993363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993363" w:rsidRPr="009C54AE" w14:paraId="6546C1EF" w14:textId="77777777" w:rsidTr="00993363">
        <w:tc>
          <w:tcPr>
            <w:tcW w:w="1962" w:type="dxa"/>
          </w:tcPr>
          <w:p w14:paraId="240E8BC1" w14:textId="77777777" w:rsidR="00993363" w:rsidRPr="009C54AE" w:rsidRDefault="00993363" w:rsidP="009933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D1425C8" w14:textId="77777777" w:rsidR="00993363" w:rsidRPr="00993363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68FA4C1C" w14:textId="77777777" w:rsidR="00993363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993363" w:rsidRPr="009C54AE" w14:paraId="7BDFC3F7" w14:textId="77777777" w:rsidTr="00993363">
        <w:tc>
          <w:tcPr>
            <w:tcW w:w="1962" w:type="dxa"/>
          </w:tcPr>
          <w:p w14:paraId="668AE003" w14:textId="77777777" w:rsidR="00993363" w:rsidRPr="009C54AE" w:rsidRDefault="00993363" w:rsidP="009933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8C0CC65" w14:textId="77777777" w:rsidR="00993363" w:rsidRPr="00993363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176E41D2" w14:textId="77777777" w:rsidR="00993363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993363" w:rsidRPr="009C54AE" w14:paraId="5AA50EE1" w14:textId="77777777" w:rsidTr="00993363">
        <w:tc>
          <w:tcPr>
            <w:tcW w:w="1962" w:type="dxa"/>
          </w:tcPr>
          <w:p w14:paraId="526DE127" w14:textId="77777777" w:rsidR="00993363" w:rsidRPr="009C54AE" w:rsidRDefault="00993363" w:rsidP="009933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C6369E9" w14:textId="77777777" w:rsidR="00993363" w:rsidRPr="00993363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93363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6CE2FA31" w14:textId="77777777" w:rsidR="00993363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617332" w:rsidRPr="009C54AE" w14:paraId="118DC525" w14:textId="77777777" w:rsidTr="00993363">
        <w:tc>
          <w:tcPr>
            <w:tcW w:w="1962" w:type="dxa"/>
          </w:tcPr>
          <w:p w14:paraId="0938A8EE" w14:textId="77777777" w:rsidR="00617332" w:rsidRPr="009C54AE" w:rsidRDefault="0088227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5DB5681C" w14:textId="77777777" w:rsidR="00617332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Kolokwium/projekt</w:t>
            </w:r>
          </w:p>
        </w:tc>
        <w:tc>
          <w:tcPr>
            <w:tcW w:w="2117" w:type="dxa"/>
          </w:tcPr>
          <w:p w14:paraId="1367D61D" w14:textId="77777777" w:rsidR="00617332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17332" w:rsidRPr="009C54AE" w14:paraId="5C66C129" w14:textId="77777777" w:rsidTr="00993363">
        <w:tc>
          <w:tcPr>
            <w:tcW w:w="1962" w:type="dxa"/>
          </w:tcPr>
          <w:p w14:paraId="06D0CF2C" w14:textId="77777777" w:rsidR="00617332" w:rsidRPr="009C54AE" w:rsidRDefault="0088227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13A87D57" w14:textId="77777777" w:rsidR="00617332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41DD287B" w14:textId="77777777" w:rsidR="00617332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617332" w:rsidRPr="009C54AE" w14:paraId="031DFF75" w14:textId="77777777" w:rsidTr="00993363">
        <w:tc>
          <w:tcPr>
            <w:tcW w:w="1962" w:type="dxa"/>
          </w:tcPr>
          <w:p w14:paraId="6D0D30DC" w14:textId="77777777" w:rsidR="00617332" w:rsidRPr="009C54AE" w:rsidRDefault="0088227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2E186880" w14:textId="77777777" w:rsidR="00617332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96DC4A6" w14:textId="77777777" w:rsidR="00617332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17332" w:rsidRPr="009C54AE" w14:paraId="0AE20CD9" w14:textId="77777777" w:rsidTr="00993363">
        <w:tc>
          <w:tcPr>
            <w:tcW w:w="1962" w:type="dxa"/>
          </w:tcPr>
          <w:p w14:paraId="30DDD564" w14:textId="77777777" w:rsidR="00617332" w:rsidRPr="009C54AE" w:rsidRDefault="0088227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49502569" w14:textId="77777777" w:rsidR="00617332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2B813F3" w14:textId="77777777" w:rsidR="00617332" w:rsidRPr="009C54AE" w:rsidRDefault="00993363" w:rsidP="00340A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1D13A3D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80719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B92F14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0557DD2" w14:textId="77777777" w:rsidTr="00923D7D">
        <w:tc>
          <w:tcPr>
            <w:tcW w:w="9670" w:type="dxa"/>
          </w:tcPr>
          <w:p w14:paraId="4F3EB31D" w14:textId="14CBF557" w:rsidR="00EE14DA" w:rsidRDefault="00EE14DA" w:rsidP="00EE1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uczestnictwo w zajęciach oraz </w:t>
            </w:r>
            <w:r w:rsidR="00993363">
              <w:rPr>
                <w:rFonts w:ascii="Corbel" w:hAnsi="Corbel"/>
                <w:b w:val="0"/>
                <w:smallCaps w:val="0"/>
                <w:szCs w:val="24"/>
              </w:rPr>
              <w:t xml:space="preserve">uzyskanie pozytywnej oceny </w:t>
            </w:r>
            <w:r w:rsidR="00D75AA4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93363">
              <w:rPr>
                <w:rFonts w:ascii="Corbel" w:hAnsi="Corbel"/>
                <w:b w:val="0"/>
                <w:smallCaps w:val="0"/>
                <w:szCs w:val="24"/>
              </w:rPr>
              <w:t xml:space="preserve"> zaliczenia ćwiczeń, a także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złożenie końcowego egzaminu z oceną pozytywną.</w:t>
            </w:r>
          </w:p>
          <w:p w14:paraId="336A51A7" w14:textId="77777777" w:rsidR="00EE14DA" w:rsidRPr="009C54AE" w:rsidRDefault="00EE14DA" w:rsidP="00EE14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 oceniania </w:t>
            </w:r>
            <w:r w:rsidR="00993363">
              <w:rPr>
                <w:rFonts w:ascii="Corbel" w:hAnsi="Corbel"/>
                <w:b w:val="0"/>
                <w:smallCaps w:val="0"/>
                <w:szCs w:val="24"/>
              </w:rPr>
              <w:t xml:space="preserve">przyjęte dla ćwiczeń i egzaminu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kształtują się w następujący sposób: osiągnięcie przez studenta założonych efektów uczenia się poniżej 50% - ocena niedostateczna, w granicach 50-60%- dostateczny, 61-70% - dostateczny plus, 71-80 % - dobry, 81-90%-dobry plus, powyżej 90% - ocena bardzo dobry.</w:t>
            </w:r>
          </w:p>
          <w:p w14:paraId="10CB3FA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AC8DC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359A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824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C37902B" w14:textId="77777777" w:rsidTr="526C6154">
        <w:tc>
          <w:tcPr>
            <w:tcW w:w="4962" w:type="dxa"/>
            <w:vAlign w:val="center"/>
          </w:tcPr>
          <w:p w14:paraId="14F3D4A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9325D7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04E0063" w14:textId="77777777" w:rsidTr="526C6154">
        <w:tc>
          <w:tcPr>
            <w:tcW w:w="4962" w:type="dxa"/>
          </w:tcPr>
          <w:p w14:paraId="0AA28C7A" w14:textId="7A88444A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26C6154">
              <w:rPr>
                <w:rFonts w:ascii="Corbel" w:hAnsi="Corbel"/>
                <w:sz w:val="24"/>
                <w:szCs w:val="24"/>
              </w:rPr>
              <w:t>G</w:t>
            </w:r>
            <w:r w:rsidR="0085747A" w:rsidRPr="526C615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49384BBE" w:rsidRPr="526C6154">
              <w:rPr>
                <w:rFonts w:ascii="Corbel" w:hAnsi="Corbel"/>
                <w:sz w:val="24"/>
                <w:szCs w:val="24"/>
              </w:rPr>
              <w:t>z </w:t>
            </w:r>
            <w:r w:rsidR="4E03F9E7" w:rsidRPr="526C615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26C615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8F3E968" w14:textId="77777777" w:rsidR="0085747A" w:rsidRPr="009C54AE" w:rsidRDefault="009933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81BF7E0" w14:textId="77777777" w:rsidTr="526C6154">
        <w:tc>
          <w:tcPr>
            <w:tcW w:w="4962" w:type="dxa"/>
          </w:tcPr>
          <w:p w14:paraId="2B71CC5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7B9723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06043F6" w14:textId="77777777" w:rsidR="00C61DC5" w:rsidRPr="009C54AE" w:rsidRDefault="009933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AD88702" w14:textId="77777777" w:rsidTr="526C6154">
        <w:tc>
          <w:tcPr>
            <w:tcW w:w="4962" w:type="dxa"/>
          </w:tcPr>
          <w:p w14:paraId="64013F7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EC92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4AC8E35" w14:textId="77777777" w:rsidR="00C61DC5" w:rsidRPr="009C54AE" w:rsidRDefault="009933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226D190" w14:textId="77777777" w:rsidTr="526C6154">
        <w:tc>
          <w:tcPr>
            <w:tcW w:w="4962" w:type="dxa"/>
          </w:tcPr>
          <w:p w14:paraId="7FC0260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7FAD44" w14:textId="77777777" w:rsidR="0085747A" w:rsidRPr="009C54AE" w:rsidRDefault="009933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ABA2BA8" w14:textId="77777777" w:rsidTr="526C6154">
        <w:tc>
          <w:tcPr>
            <w:tcW w:w="4962" w:type="dxa"/>
          </w:tcPr>
          <w:p w14:paraId="26423C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60C8E41" w14:textId="77777777" w:rsidR="0085747A" w:rsidRPr="009C54AE" w:rsidRDefault="0099336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3298FE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C82F39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C73A0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408E58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3C47DC4" w14:textId="77777777" w:rsidTr="526C6154">
        <w:trPr>
          <w:trHeight w:val="397"/>
        </w:trPr>
        <w:tc>
          <w:tcPr>
            <w:tcW w:w="3544" w:type="dxa"/>
          </w:tcPr>
          <w:p w14:paraId="045AF3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1B4DE" w14:textId="410267E4" w:rsidR="0085747A" w:rsidRPr="009C54AE" w:rsidRDefault="64EA8117" w:rsidP="526C6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26C6154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834B344" w14:textId="77777777" w:rsidTr="526C6154">
        <w:trPr>
          <w:trHeight w:val="397"/>
        </w:trPr>
        <w:tc>
          <w:tcPr>
            <w:tcW w:w="3544" w:type="dxa"/>
          </w:tcPr>
          <w:p w14:paraId="0419AF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8643AE8" w14:textId="59B79818" w:rsidR="0085747A" w:rsidRPr="009C54AE" w:rsidRDefault="67F2A392" w:rsidP="526C6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26C6154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8CE218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E817A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0DF0CB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F6588" w:rsidRPr="00D75AA4" w14:paraId="1C3E274F" w14:textId="77777777" w:rsidTr="00EF6588">
        <w:trPr>
          <w:trHeight w:val="397"/>
        </w:trPr>
        <w:tc>
          <w:tcPr>
            <w:tcW w:w="7513" w:type="dxa"/>
          </w:tcPr>
          <w:p w14:paraId="77F7E680" w14:textId="77777777" w:rsidR="00EF6588" w:rsidRPr="00D75AA4" w:rsidRDefault="00EF6588" w:rsidP="00EF65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52BFC5" w14:textId="5BB99800" w:rsidR="00EF6588" w:rsidRPr="00D75AA4" w:rsidRDefault="00D75AA4" w:rsidP="00EF658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 xml:space="preserve">Olech A. (red.) </w:t>
            </w:r>
            <w:r w:rsidR="00EF6588"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publiczna. O uczestnictwie obywateli w życiu wspólnoty lokalnej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>, Warszawa 2011,</w:t>
            </w:r>
          </w:p>
          <w:p w14:paraId="0D93F1C3" w14:textId="6ABF6A57" w:rsidR="00EF6588" w:rsidRPr="00D75AA4" w:rsidRDefault="00D75AA4" w:rsidP="00EF658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 xml:space="preserve">K. Ostaszewski, </w:t>
            </w:r>
            <w:r w:rsidR="00EF6588"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procesie podejmowania rozstrzygnięć w administracji publicznej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>, Lublin 2013,</w:t>
            </w:r>
          </w:p>
          <w:p w14:paraId="7FAE8FCA" w14:textId="31A14282" w:rsidR="00EF6588" w:rsidRPr="00D75AA4" w:rsidRDefault="00D75AA4" w:rsidP="00EF658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 xml:space="preserve">A. Przybylska, A. Giża, </w:t>
            </w:r>
            <w:r w:rsidR="00EF6588"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obywatelska. Od teorii do praktyki społecznej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>, Warszawa 2014,</w:t>
            </w:r>
          </w:p>
          <w:p w14:paraId="66CF434C" w14:textId="70376AB8" w:rsidR="00EF6588" w:rsidRPr="00D75AA4" w:rsidRDefault="00D75AA4" w:rsidP="00EF658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 xml:space="preserve">M. Gurdek (red.), </w:t>
            </w:r>
            <w:r w:rsidR="00EF6588"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we współczesnym samorządzie terytorialnym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>, Sosnowiec 2016.</w:t>
            </w:r>
          </w:p>
          <w:p w14:paraId="3855B1D2" w14:textId="107900C1" w:rsidR="00EF6588" w:rsidRPr="00D75AA4" w:rsidRDefault="00D75AA4" w:rsidP="00B87877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A1077A" w:rsidRPr="00D75AA4">
              <w:rPr>
                <w:rFonts w:ascii="Corbel" w:hAnsi="Corbel"/>
                <w:sz w:val="24"/>
                <w:szCs w:val="24"/>
              </w:rPr>
              <w:t xml:space="preserve">M. Augustyniak, </w:t>
            </w:r>
            <w:r w:rsidR="00A1077A"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samorządzie terytorialnym</w:t>
            </w:r>
            <w:r w:rsidR="00A1077A" w:rsidRPr="00D75AA4">
              <w:rPr>
                <w:rFonts w:ascii="Corbel" w:hAnsi="Corbel"/>
                <w:sz w:val="24"/>
                <w:szCs w:val="24"/>
              </w:rPr>
              <w:t>, Wolters Kluwer 2016,</w:t>
            </w:r>
          </w:p>
          <w:p w14:paraId="4A939EC1" w14:textId="6C0F39E2" w:rsidR="00A1077A" w:rsidRPr="00D75AA4" w:rsidRDefault="00D75AA4" w:rsidP="00B87877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</w:t>
            </w:r>
            <w:r w:rsidR="00A1077A" w:rsidRPr="00D75AA4">
              <w:rPr>
                <w:rFonts w:ascii="Corbel" w:hAnsi="Corbel"/>
                <w:sz w:val="24"/>
                <w:szCs w:val="24"/>
              </w:rPr>
              <w:t xml:space="preserve">M. Kusiak-Winter, </w:t>
            </w:r>
            <w:r w:rsidR="00A1077A"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prawie administracyjnym-wybrane zagadnienia na tle ustawodastwa niemieckiego</w:t>
            </w:r>
            <w:r w:rsidR="00A1077A" w:rsidRPr="00D75AA4">
              <w:rPr>
                <w:rFonts w:ascii="Corbel" w:hAnsi="Corbel"/>
                <w:sz w:val="24"/>
                <w:szCs w:val="24"/>
              </w:rPr>
              <w:t>,</w:t>
            </w:r>
            <w:r w:rsidR="00A42A82">
              <w:rPr>
                <w:rFonts w:ascii="Corbel" w:hAnsi="Corbel"/>
                <w:sz w:val="24"/>
                <w:szCs w:val="24"/>
              </w:rPr>
              <w:t xml:space="preserve"> </w:t>
            </w:r>
            <w:r w:rsidR="00A1077A" w:rsidRPr="00D75AA4">
              <w:rPr>
                <w:rFonts w:ascii="Corbel" w:hAnsi="Corbel"/>
                <w:sz w:val="24"/>
                <w:szCs w:val="24"/>
              </w:rPr>
              <w:t>Wrocław 2016</w:t>
            </w:r>
          </w:p>
        </w:tc>
      </w:tr>
      <w:tr w:rsidR="00EF6588" w:rsidRPr="00D75AA4" w14:paraId="3ACE3344" w14:textId="77777777" w:rsidTr="00EF6588">
        <w:trPr>
          <w:trHeight w:val="397"/>
        </w:trPr>
        <w:tc>
          <w:tcPr>
            <w:tcW w:w="7513" w:type="dxa"/>
          </w:tcPr>
          <w:p w14:paraId="1776C955" w14:textId="77777777" w:rsidR="00EF6588" w:rsidRPr="00D75AA4" w:rsidRDefault="00EF6588" w:rsidP="00EF65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AA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168E3B" w14:textId="0B9C9E0A" w:rsidR="00EF6588" w:rsidRPr="00D75AA4" w:rsidRDefault="00D75AA4" w:rsidP="00EF658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 xml:space="preserve">L. Habuda (red.), </w:t>
            </w:r>
            <w:r w:rsidR="00EF6588" w:rsidRPr="00D75AA4">
              <w:rPr>
                <w:rFonts w:ascii="Corbel" w:hAnsi="Corbel"/>
                <w:i/>
                <w:iCs/>
                <w:sz w:val="24"/>
                <w:szCs w:val="24"/>
              </w:rPr>
              <w:t>Proces decyzyjny w administracji publicznej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>, Wrocław 2000,</w:t>
            </w:r>
          </w:p>
          <w:p w14:paraId="535B4ACB" w14:textId="1F2C884B" w:rsidR="00EF6588" w:rsidRPr="00D75AA4" w:rsidRDefault="00D75AA4" w:rsidP="00EF658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>A</w:t>
            </w:r>
            <w:r w:rsidR="00A42A82">
              <w:rPr>
                <w:rFonts w:ascii="Corbel" w:hAnsi="Corbel"/>
                <w:sz w:val="24"/>
                <w:szCs w:val="24"/>
              </w:rPr>
              <w:t xml:space="preserve"> 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 xml:space="preserve">.Bosiacki, H. Izdebski, A. Nielicki, I. Zachariasz, </w:t>
            </w:r>
            <w:r w:rsidR="00EF6588" w:rsidRPr="00D75AA4">
              <w:rPr>
                <w:rFonts w:ascii="Corbel" w:hAnsi="Corbel"/>
                <w:i/>
                <w:iCs/>
                <w:sz w:val="24"/>
                <w:szCs w:val="24"/>
              </w:rPr>
              <w:t>Nowe zarządzanie publiczne i public governance w Polsce i w Europie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 xml:space="preserve">, Warszawa 2010, </w:t>
            </w:r>
          </w:p>
          <w:p w14:paraId="70513405" w14:textId="34587DF5" w:rsidR="00A1077A" w:rsidRPr="00D75AA4" w:rsidRDefault="00D75AA4" w:rsidP="00EF658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A1077A" w:rsidRPr="00D75AA4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="00A1077A" w:rsidRPr="00D75AA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Deliberatywne metody podejmowania decyzji publicznych,</w:t>
            </w:r>
            <w:r w:rsidR="00A1077A" w:rsidRPr="00D75AA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[w:] Struktury administracji publicznej: </w:t>
            </w:r>
            <w:r w:rsidR="00A1077A" w:rsidRPr="00D75AA4">
              <w:rPr>
                <w:rStyle w:val="f975b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metody, ogniwa, więzi. T. 1 (red.) </w:t>
            </w:r>
            <w:r w:rsidR="00A1077A" w:rsidRPr="00D75AA4">
              <w:rPr>
                <w:rFonts w:ascii="Corbel" w:hAnsi="Corbel"/>
                <w:sz w:val="24"/>
                <w:szCs w:val="24"/>
              </w:rPr>
              <w:t xml:space="preserve">A. </w:t>
            </w:r>
            <w:r w:rsidR="00A1077A" w:rsidRPr="00D75AA4">
              <w:rPr>
                <w:rStyle w:val="f975c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Mezglewski, Rzeszów 2016,</w:t>
            </w:r>
          </w:p>
          <w:p w14:paraId="7645A1B1" w14:textId="6B029A95" w:rsidR="00B87877" w:rsidRPr="00D75AA4" w:rsidRDefault="00D75AA4" w:rsidP="00EF658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EE14DA" w:rsidRPr="00D75AA4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="00EE14DA" w:rsidRPr="00D75AA4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Organizacje pozarządowe jako podmioty partycypacji społecznej - zagadnienia wybrane,</w:t>
            </w:r>
            <w:r w:rsidR="00EE14DA" w:rsidRPr="00D75AA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[w:] 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 xml:space="preserve">Partycypacja społeczna w samorządzie terytorialnym, </w:t>
            </w:r>
            <w:r w:rsidR="00EE14DA" w:rsidRPr="00D75AA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(red.) </w:t>
            </w:r>
            <w:r w:rsidR="00EE14DA" w:rsidRPr="00D75AA4">
              <w:rPr>
                <w:rFonts w:ascii="Corbel" w:hAnsi="Corbel"/>
                <w:sz w:val="24"/>
                <w:szCs w:val="24"/>
              </w:rPr>
              <w:t xml:space="preserve">B. Dolnicki, </w:t>
            </w:r>
            <w:r w:rsidR="00EF6588" w:rsidRPr="00D75AA4">
              <w:rPr>
                <w:rFonts w:ascii="Corbel" w:hAnsi="Corbel"/>
                <w:sz w:val="24"/>
                <w:szCs w:val="24"/>
              </w:rPr>
              <w:t>Warszawa 2014.</w:t>
            </w:r>
          </w:p>
          <w:p w14:paraId="65560ED9" w14:textId="77777777" w:rsidR="00EF6588" w:rsidRDefault="00D75AA4" w:rsidP="00EF6588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="00B87877" w:rsidRPr="00D75AA4">
              <w:rPr>
                <w:rFonts w:ascii="Corbel" w:hAnsi="Corbel"/>
                <w:sz w:val="24"/>
                <w:szCs w:val="24"/>
              </w:rPr>
              <w:t>A.</w:t>
            </w:r>
            <w:r w:rsidR="00A42A82">
              <w:rPr>
                <w:rFonts w:ascii="Corbel" w:hAnsi="Corbel"/>
                <w:sz w:val="24"/>
                <w:szCs w:val="24"/>
              </w:rPr>
              <w:t xml:space="preserve"> </w:t>
            </w:r>
            <w:r w:rsidR="00B87877" w:rsidRPr="00D75AA4">
              <w:rPr>
                <w:rFonts w:ascii="Corbel" w:hAnsi="Corbel"/>
                <w:sz w:val="24"/>
                <w:szCs w:val="24"/>
              </w:rPr>
              <w:t xml:space="preserve">Kamzol, K. Wrembel, </w:t>
            </w:r>
            <w:r w:rsidR="00B87877" w:rsidRPr="00D75AA4">
              <w:rPr>
                <w:rFonts w:ascii="Corbel" w:hAnsi="Corbel"/>
                <w:i/>
                <w:iCs/>
                <w:sz w:val="24"/>
                <w:szCs w:val="24"/>
              </w:rPr>
              <w:t>Partycypacja społeczna w praktyce- schemat postępowania na przykładzie Wrocławia i Międzyborza</w:t>
            </w:r>
            <w:r w:rsidR="00B87877" w:rsidRPr="00D75AA4">
              <w:rPr>
                <w:rFonts w:ascii="Corbel" w:hAnsi="Corbel"/>
                <w:sz w:val="24"/>
                <w:szCs w:val="24"/>
              </w:rPr>
              <w:t>, „Rozwój regionalny i polityka regionalna, 49/2020.</w:t>
            </w:r>
          </w:p>
          <w:p w14:paraId="7FAB5956" w14:textId="6A4A3BD9" w:rsidR="0031250A" w:rsidRDefault="0031250A" w:rsidP="0031250A">
            <w:pPr>
              <w:pStyle w:val="Nagwek3"/>
              <w:shd w:val="clear" w:color="auto" w:fill="FFFFFF" w:themeFill="background1"/>
              <w:spacing w:before="60" w:line="312" w:lineRule="atLeast"/>
              <w:textAlignment w:val="baseline"/>
              <w:rPr>
                <w:rFonts w:ascii="Corbel" w:eastAsia="Corbel" w:hAnsi="Corbel" w:cs="Corbel"/>
                <w:color w:val="auto"/>
                <w:lang w:eastAsia="pl-PL"/>
              </w:rPr>
            </w:pPr>
            <w:r w:rsidRPr="00DC7348">
              <w:rPr>
                <w:rFonts w:ascii="Corbel" w:hAnsi="Corbel"/>
                <w:bCs/>
                <w:smallCaps/>
              </w:rPr>
              <w:t>6.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31250A">
              <w:rPr>
                <w:rFonts w:ascii="Corbel" w:eastAsia="Corbel" w:hAnsi="Corbel" w:cs="Corbel"/>
                <w:color w:val="auto"/>
                <w:lang w:eastAsia="pl-PL"/>
              </w:rPr>
              <w:t xml:space="preserve"> A. Barczewska-Dziobek, </w:t>
            </w:r>
            <w:r w:rsidRPr="0031250A">
              <w:rPr>
                <w:rFonts w:ascii="Corbel" w:eastAsia="Corbel" w:hAnsi="Corbel" w:cs="Corbel"/>
                <w:i/>
                <w:iCs/>
                <w:color w:val="auto"/>
                <w:lang w:eastAsia="pl-PL"/>
              </w:rPr>
              <w:t>Wpływ koncepcji good governance na sposób działania administracji publicznej w Polsce-zarys problematyki</w:t>
            </w:r>
            <w:r w:rsidRPr="0031250A">
              <w:rPr>
                <w:rFonts w:ascii="Corbel" w:eastAsia="Corbel" w:hAnsi="Corbel" w:cs="Corbel"/>
                <w:color w:val="auto"/>
                <w:lang w:eastAsia="pl-PL"/>
              </w:rPr>
              <w:t>, RNP, 28/2018,</w:t>
            </w:r>
          </w:p>
          <w:p w14:paraId="000D8B02" w14:textId="62D1C4D2" w:rsidR="00DC7348" w:rsidRPr="00441770" w:rsidRDefault="00DC7348" w:rsidP="00DC734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lang w:eastAsia="pl-PL"/>
              </w:rPr>
              <w:t>7.</w:t>
            </w:r>
            <w:r w:rsidRPr="00441770">
              <w:rPr>
                <w:rFonts w:ascii="Corbel" w:hAnsi="Corbel"/>
                <w:sz w:val="24"/>
                <w:szCs w:val="24"/>
              </w:rPr>
              <w:t xml:space="preserve">Agnieszka Fulko, Kinga Kania-Królak, Magdalena Plachimowicz, Kamil Własnowolsk , Proces legislacyjny: udział organizacji pozarządowych i partnerów społecznych, Rządowe Centrum Legislacji, Warszawa 2023 </w:t>
            </w:r>
          </w:p>
          <w:p w14:paraId="725C0565" w14:textId="229A88DF" w:rsidR="00DC7348" w:rsidRPr="00DC7348" w:rsidRDefault="00DC7348" w:rsidP="00DC7348">
            <w:pPr>
              <w:rPr>
                <w:lang w:eastAsia="pl-PL"/>
              </w:rPr>
            </w:pPr>
          </w:p>
          <w:p w14:paraId="6859097F" w14:textId="6B8F264F" w:rsidR="0031250A" w:rsidRPr="00D75AA4" w:rsidRDefault="0031250A" w:rsidP="00EF6588">
            <w:pPr>
              <w:pStyle w:val="Bezodstpw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</w:tbl>
    <w:p w14:paraId="139181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98AFB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BDD5A" w14:textId="77777777" w:rsidR="00616530" w:rsidRDefault="00616530" w:rsidP="00C16ABF">
      <w:pPr>
        <w:spacing w:after="0" w:line="240" w:lineRule="auto"/>
      </w:pPr>
      <w:r>
        <w:separator/>
      </w:r>
    </w:p>
  </w:endnote>
  <w:endnote w:type="continuationSeparator" w:id="0">
    <w:p w14:paraId="340C184E" w14:textId="77777777" w:rsidR="00616530" w:rsidRDefault="0061653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80CE0" w14:textId="77777777" w:rsidR="00616530" w:rsidRDefault="00616530" w:rsidP="00C16ABF">
      <w:pPr>
        <w:spacing w:after="0" w:line="240" w:lineRule="auto"/>
      </w:pPr>
      <w:r>
        <w:separator/>
      </w:r>
    </w:p>
  </w:footnote>
  <w:footnote w:type="continuationSeparator" w:id="0">
    <w:p w14:paraId="5231D708" w14:textId="77777777" w:rsidR="00616530" w:rsidRDefault="00616530" w:rsidP="00C16ABF">
      <w:pPr>
        <w:spacing w:after="0" w:line="240" w:lineRule="auto"/>
      </w:pPr>
      <w:r>
        <w:continuationSeparator/>
      </w:r>
    </w:p>
  </w:footnote>
  <w:footnote w:id="1">
    <w:p w14:paraId="7B6B097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476DD9"/>
    <w:multiLevelType w:val="hybridMultilevel"/>
    <w:tmpl w:val="86DC3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54E4"/>
    <w:multiLevelType w:val="hybridMultilevel"/>
    <w:tmpl w:val="A8F07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062816">
    <w:abstractNumId w:val="0"/>
  </w:num>
  <w:num w:numId="2" w16cid:durableId="2088383763">
    <w:abstractNumId w:val="2"/>
  </w:num>
  <w:num w:numId="3" w16cid:durableId="34185667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0B99"/>
    <w:rsid w:val="00124BFF"/>
    <w:rsid w:val="0012560E"/>
    <w:rsid w:val="00127108"/>
    <w:rsid w:val="00134B13"/>
    <w:rsid w:val="001406A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366"/>
    <w:rsid w:val="001A70D2"/>
    <w:rsid w:val="001D5A9B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3C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FFD"/>
    <w:rsid w:val="0031250A"/>
    <w:rsid w:val="003151C5"/>
    <w:rsid w:val="00315914"/>
    <w:rsid w:val="003343CF"/>
    <w:rsid w:val="00340AEC"/>
    <w:rsid w:val="00346FE9"/>
    <w:rsid w:val="0034759A"/>
    <w:rsid w:val="003503F6"/>
    <w:rsid w:val="003530DD"/>
    <w:rsid w:val="00363F78"/>
    <w:rsid w:val="003A0A5B"/>
    <w:rsid w:val="003A1176"/>
    <w:rsid w:val="003B485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CD7"/>
    <w:rsid w:val="004968E2"/>
    <w:rsid w:val="004A3971"/>
    <w:rsid w:val="004A3EEA"/>
    <w:rsid w:val="004A4D1F"/>
    <w:rsid w:val="004B0E7D"/>
    <w:rsid w:val="004D5282"/>
    <w:rsid w:val="004F1551"/>
    <w:rsid w:val="004F4C86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709F7"/>
    <w:rsid w:val="0059484D"/>
    <w:rsid w:val="005A0855"/>
    <w:rsid w:val="005A133C"/>
    <w:rsid w:val="005A3196"/>
    <w:rsid w:val="005C080F"/>
    <w:rsid w:val="005C55E5"/>
    <w:rsid w:val="005C696A"/>
    <w:rsid w:val="005D25CD"/>
    <w:rsid w:val="005E6E85"/>
    <w:rsid w:val="005F31D2"/>
    <w:rsid w:val="0061029B"/>
    <w:rsid w:val="00616530"/>
    <w:rsid w:val="00617230"/>
    <w:rsid w:val="00617332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58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0E7"/>
    <w:rsid w:val="007327BD"/>
    <w:rsid w:val="00734608"/>
    <w:rsid w:val="00745302"/>
    <w:rsid w:val="007461D6"/>
    <w:rsid w:val="00746EC8"/>
    <w:rsid w:val="00763BF1"/>
    <w:rsid w:val="00766FD4"/>
    <w:rsid w:val="0078168C"/>
    <w:rsid w:val="00784E84"/>
    <w:rsid w:val="00787C2A"/>
    <w:rsid w:val="00790E27"/>
    <w:rsid w:val="007A4022"/>
    <w:rsid w:val="007A4276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227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363"/>
    <w:rsid w:val="00997F14"/>
    <w:rsid w:val="009A78D9"/>
    <w:rsid w:val="009B041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77A"/>
    <w:rsid w:val="00A155EE"/>
    <w:rsid w:val="00A2245B"/>
    <w:rsid w:val="00A30110"/>
    <w:rsid w:val="00A36899"/>
    <w:rsid w:val="00A371F6"/>
    <w:rsid w:val="00A42A82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CD0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8F9"/>
    <w:rsid w:val="00B8056E"/>
    <w:rsid w:val="00B819C8"/>
    <w:rsid w:val="00B82308"/>
    <w:rsid w:val="00B87877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0D95"/>
    <w:rsid w:val="00C131B5"/>
    <w:rsid w:val="00C16ABF"/>
    <w:rsid w:val="00C170AE"/>
    <w:rsid w:val="00C26CB7"/>
    <w:rsid w:val="00C324C1"/>
    <w:rsid w:val="00C36992"/>
    <w:rsid w:val="00C4451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626"/>
    <w:rsid w:val="00D425B2"/>
    <w:rsid w:val="00D428D6"/>
    <w:rsid w:val="00D552B2"/>
    <w:rsid w:val="00D608D1"/>
    <w:rsid w:val="00D74119"/>
    <w:rsid w:val="00D75AA4"/>
    <w:rsid w:val="00D8075B"/>
    <w:rsid w:val="00D8678B"/>
    <w:rsid w:val="00DA1758"/>
    <w:rsid w:val="00DA2114"/>
    <w:rsid w:val="00DC7348"/>
    <w:rsid w:val="00DD3EC1"/>
    <w:rsid w:val="00DE09C0"/>
    <w:rsid w:val="00DE4A14"/>
    <w:rsid w:val="00DF20BA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372F"/>
    <w:rsid w:val="00EA4832"/>
    <w:rsid w:val="00EA4E9D"/>
    <w:rsid w:val="00EC4899"/>
    <w:rsid w:val="00ED03AB"/>
    <w:rsid w:val="00ED32D2"/>
    <w:rsid w:val="00EE14DA"/>
    <w:rsid w:val="00EE32DE"/>
    <w:rsid w:val="00EE5457"/>
    <w:rsid w:val="00EF6588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B56AC7"/>
    <w:rsid w:val="0EA3D1F3"/>
    <w:rsid w:val="14C1A335"/>
    <w:rsid w:val="30B86556"/>
    <w:rsid w:val="34D0A933"/>
    <w:rsid w:val="437633CA"/>
    <w:rsid w:val="49384BBE"/>
    <w:rsid w:val="4E03F9E7"/>
    <w:rsid w:val="4F6849D9"/>
    <w:rsid w:val="526C6154"/>
    <w:rsid w:val="64EA8117"/>
    <w:rsid w:val="65DAAC70"/>
    <w:rsid w:val="67F2A392"/>
    <w:rsid w:val="69FFEA7F"/>
    <w:rsid w:val="6AD4F244"/>
    <w:rsid w:val="707189E3"/>
    <w:rsid w:val="720D5A44"/>
    <w:rsid w:val="7414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75F33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25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975a">
    <w:name w:val="f_975a"/>
    <w:basedOn w:val="Domylnaczcionkaakapitu"/>
    <w:rsid w:val="00A1077A"/>
  </w:style>
  <w:style w:type="character" w:customStyle="1" w:styleId="f975b">
    <w:name w:val="f_975b"/>
    <w:basedOn w:val="Domylnaczcionkaakapitu"/>
    <w:rsid w:val="00A1077A"/>
  </w:style>
  <w:style w:type="character" w:customStyle="1" w:styleId="f975c">
    <w:name w:val="f_975c"/>
    <w:basedOn w:val="Domylnaczcionkaakapitu"/>
    <w:rsid w:val="00A1077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31250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4C494-75F5-43BF-9373-06FBACC3D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6</Pages>
  <Words>1366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Dominika Nowak</cp:lastModifiedBy>
  <cp:revision>10</cp:revision>
  <cp:lastPrinted>2019-02-06T12:12:00Z</cp:lastPrinted>
  <dcterms:created xsi:type="dcterms:W3CDTF">2023-09-12T09:55:00Z</dcterms:created>
  <dcterms:modified xsi:type="dcterms:W3CDTF">2025-01-31T15:43:00Z</dcterms:modified>
</cp:coreProperties>
</file>